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57E5C4-C052-4BC9-BDDF-01B3F0E64536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